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Maldon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Maldon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Maldon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Maldon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Maldon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Maldon are estimated to have a score of 1-2 on the PGSI (low-risk gambling), whilst </w:t>
      </w:r>
      <w:r w:rsidRPr="00773DF7">
        <w:rPr>
          <w:rFonts w:ascii="Libre Franklin Light" w:hAnsi="Libre Franklin Light" w:cs="Calibri Light"/>
          <w:b/>
          <w:bCs/>
          <w:color w:val="C45911" w:themeColor="accent2" w:themeShade="BF"/>
        </w:rPr>
        <w:t xml:space="preserve">2.7%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52.9% </w:t>
      </w:r>
      <w:r w:rsidRPr="004747BF">
        <w:rPr>
          <w:rFonts w:ascii="Libre Franklin Light" w:eastAsia="Times New Roman" w:hAnsi="Libre Franklin Light" w:cs="Calibri Light"/>
        </w:rPr>
        <w:t xml:space="preserve">of those respondents classified as PGSI 8+ in Maldon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Maldon is estimated to be </w:t>
      </w:r>
      <w:r w:rsidRPr="00773DF7">
        <w:rPr>
          <w:rFonts w:ascii="Libre Franklin Light" w:eastAsia="Times New Roman" w:hAnsi="Libre Franklin Light" w:cs="Calibri Light"/>
          <w:b/>
          <w:bCs/>
          <w:color w:val="C45911" w:themeColor="accent2" w:themeShade="BF"/>
        </w:rPr>
        <w:t xml:space="preserve">£864,723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Maldon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Maldon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Maldon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Maldon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Mald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Maldon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Mald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Maldon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similar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Maldon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52.9%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Mald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Maldon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Maldon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Maldon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Maldon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Maldon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Maldon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£864,723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Maldon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£14,085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£291,284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£20,867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£5,869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£10,759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£521,859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£864,723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Maldon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Maldon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Maldon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Maldon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Maldon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Maldon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Maldon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Maldon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Maldon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Maldon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Maldon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Maldon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1EFEE1CC-AFD4-466D-8B67-C668FE2EE95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